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5C20D4F9" w:rsidR="00344C82" w:rsidRPr="001C55D1" w:rsidRDefault="00695BA4" w:rsidP="00DD21DE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140B261C" w:rsidR="00344C82" w:rsidRPr="001C55D1" w:rsidRDefault="00695BA4" w:rsidP="00DD21DE">
            <w:pPr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1EAFDBD6" w:rsidR="00344C82" w:rsidRPr="001C55D1" w:rsidRDefault="0086209F" w:rsidP="00DD21D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330F07B" w:rsidR="00344C82" w:rsidRPr="001C55D1" w:rsidRDefault="00695BA4" w:rsidP="00DD21D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98D07B5" w:rsidR="00344C82" w:rsidRPr="001C55D1" w:rsidRDefault="00695BA4" w:rsidP="00DD21DE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 w:rsidTr="00695BA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7B536E" w14:textId="5BAB0A8D" w:rsidR="00D46B71" w:rsidRPr="00D46B71" w:rsidRDefault="00695BA4" w:rsidP="00695BA4">
            <w:pPr>
              <w:jc w:val="center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bookmarkStart w:id="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695BA4" w:rsidRPr="00D46B71" w14:paraId="03DAE773" w14:textId="77777777" w:rsidTr="009A694E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695BA4" w:rsidRPr="00D46B71" w:rsidRDefault="00695BA4" w:rsidP="00695BA4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695BA4" w:rsidRPr="00801A74" w:rsidRDefault="00695BA4" w:rsidP="00695BA4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67B634DB" w14:textId="77777777" w:rsidR="00695BA4" w:rsidRPr="00D46B71" w:rsidRDefault="00695BA4" w:rsidP="00695BA4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16A593" w14:textId="7B62E90C" w:rsidR="00695BA4" w:rsidRPr="00D46B71" w:rsidRDefault="00695BA4" w:rsidP="00695BA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D46B71" w14:paraId="4E8616ED" w14:textId="77777777" w:rsidTr="00105E8A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695BA4" w:rsidRPr="00D46B71" w:rsidRDefault="00695BA4" w:rsidP="00695BA4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695BA4" w:rsidRPr="00D46B71" w:rsidRDefault="00695BA4" w:rsidP="00695BA4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695BA4" w:rsidRPr="00D46B71" w:rsidRDefault="00695BA4" w:rsidP="00695BA4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B1EFABD" w14:textId="0E3105C9" w:rsidR="00695BA4" w:rsidRPr="00D46B71" w:rsidRDefault="00695BA4" w:rsidP="00695BA4">
            <w:pPr>
              <w:jc w:val="center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D46B71" w14:paraId="2387C502" w14:textId="77777777" w:rsidTr="005E2A1B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695BA4" w:rsidRPr="00D46B71" w:rsidRDefault="00695BA4" w:rsidP="00695BA4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695BA4" w:rsidRPr="00D46B71" w:rsidRDefault="00695BA4" w:rsidP="00695BA4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695BA4" w:rsidRPr="00D46B71" w:rsidRDefault="00695BA4" w:rsidP="00695BA4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25F0D77E" w14:textId="4CF912A9" w:rsidR="00695BA4" w:rsidRPr="00D46B71" w:rsidRDefault="00695BA4" w:rsidP="00695BA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695BA4" w:rsidRPr="00D46B71" w14:paraId="073B63F2" w14:textId="77777777" w:rsidTr="00125633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695BA4" w:rsidRPr="00D46B71" w:rsidRDefault="00695BA4" w:rsidP="00695BA4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695BA4" w:rsidRPr="00D46B71" w:rsidRDefault="00695BA4" w:rsidP="00695BA4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695BA4" w:rsidRPr="00D46B71" w:rsidRDefault="00695BA4" w:rsidP="00695BA4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37E87A7E" w:rsidR="00695BA4" w:rsidRPr="00D46B71" w:rsidRDefault="00695BA4" w:rsidP="00695BA4">
            <w:r w:rsidRPr="00D46B71">
              <w:t>€/h</w:t>
            </w:r>
            <w:r>
              <w:t xml:space="preserve"> </w:t>
            </w: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4DA2D5A9" w:rsidR="00695BA4" w:rsidRPr="00D46B71" w:rsidRDefault="00695BA4" w:rsidP="00695BA4">
            <w:r w:rsidRPr="00D46B71">
              <w:t>v.H.</w:t>
            </w:r>
            <w:r>
              <w:t xml:space="preserve"> </w:t>
            </w:r>
            <w:r w:rsidR="0086209F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6209F">
              <w:instrText xml:space="preserve"> FORMTEXT </w:instrText>
            </w:r>
            <w:r w:rsidR="0086209F">
              <w:fldChar w:fldCharType="separate"/>
            </w:r>
            <w:r w:rsidR="0086209F">
              <w:rPr>
                <w:noProof/>
              </w:rPr>
              <w:t> </w:t>
            </w:r>
            <w:r w:rsidR="0086209F">
              <w:rPr>
                <w:noProof/>
              </w:rPr>
              <w:t> </w:t>
            </w:r>
            <w:r w:rsidR="0086209F">
              <w:rPr>
                <w:noProof/>
              </w:rPr>
              <w:t> </w:t>
            </w:r>
            <w:r w:rsidR="0086209F">
              <w:rPr>
                <w:noProof/>
              </w:rPr>
              <w:t> </w:t>
            </w:r>
            <w:r w:rsidR="0086209F">
              <w:rPr>
                <w:noProof/>
              </w:rPr>
              <w:t> </w:t>
            </w:r>
            <w:r w:rsidR="0086209F">
              <w:fldChar w:fldCharType="end"/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2FFFE686" w14:textId="7FD7E511" w:rsidR="00695BA4" w:rsidRPr="00D46B71" w:rsidRDefault="0086209F" w:rsidP="00695BA4">
            <w:pPr>
              <w:jc w:val="center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D46B71" w14:paraId="63402ED2" w14:textId="77777777" w:rsidTr="008C595F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695BA4" w:rsidRPr="00D46B71" w:rsidRDefault="00695BA4" w:rsidP="00695BA4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695BA4" w:rsidRPr="00D46B71" w:rsidRDefault="00695BA4" w:rsidP="00695BA4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695BA4" w:rsidRPr="00D46B71" w:rsidRDefault="00695BA4" w:rsidP="00695BA4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40A8940" w14:textId="01D1E267" w:rsidR="00695BA4" w:rsidRPr="00D46B71" w:rsidRDefault="0086209F" w:rsidP="00695BA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695BA4" w:rsidRPr="007F5B98" w14:paraId="13699260" w14:textId="77777777" w:rsidTr="006A2824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0F21DAE" w14:textId="266C781D" w:rsidR="00695BA4" w:rsidRPr="007F5B98" w:rsidRDefault="00695BA4" w:rsidP="00695BA4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7F5B98" w14:paraId="187810A0" w14:textId="77777777" w:rsidTr="00403F24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213195" w14:textId="0DF76ACD" w:rsidR="00695BA4" w:rsidRPr="007F5B98" w:rsidRDefault="00695BA4" w:rsidP="00695BA4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7F5B98" w14:paraId="34D73BFF" w14:textId="77777777" w:rsidTr="001D2B0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1228864" w14:textId="7160F657" w:rsidR="00695BA4" w:rsidRPr="007F5B98" w:rsidRDefault="00695BA4" w:rsidP="00695BA4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7F5B98" w14:paraId="76D51CCE" w14:textId="77777777" w:rsidTr="007F5FB6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256D0B" w14:textId="0D9D3C79" w:rsidR="00695BA4" w:rsidRPr="007F5B98" w:rsidRDefault="00695BA4" w:rsidP="00695BA4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7F5B98" w14:paraId="00B8F72E" w14:textId="77777777" w:rsidTr="0020192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BEF48F" w14:textId="7AC79B0D" w:rsidR="00695BA4" w:rsidRPr="007F5B98" w:rsidRDefault="00695BA4" w:rsidP="00695BA4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7F5B98" w14:paraId="449EAFDB" w14:textId="77777777" w:rsidTr="001B5A6B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EF6265" w14:textId="7B19AA19" w:rsidR="00695BA4" w:rsidRPr="007F5B98" w:rsidRDefault="00695BA4" w:rsidP="00695BA4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7F5B98" w14:paraId="5DA2C0E9" w14:textId="77777777" w:rsidTr="0016256C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CD50D5" w14:textId="51F1989B" w:rsidR="00695BA4" w:rsidRPr="007F5B98" w:rsidRDefault="00695BA4" w:rsidP="00695BA4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7F5B98" w14:paraId="0256357A" w14:textId="77777777" w:rsidTr="00584474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CF9A10" w14:textId="634384A8" w:rsidR="00695BA4" w:rsidRPr="007F5B98" w:rsidRDefault="00695BA4" w:rsidP="00695BA4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7F5B98" w14:paraId="14C9EC6D" w14:textId="77777777" w:rsidTr="00F46853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4E3EBF" w14:textId="13EBA1AE" w:rsidR="00695BA4" w:rsidRPr="007F5B98" w:rsidRDefault="00695BA4" w:rsidP="00695BA4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297449F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695BA4" w:rsidRPr="00C33C0C" w14:paraId="4C42CC5B" w14:textId="77777777" w:rsidTr="00501304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695BA4" w:rsidRPr="00C33C0C" w:rsidRDefault="00695BA4" w:rsidP="00695BA4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1F6AA712" w14:textId="4BFD345F" w:rsidR="00695BA4" w:rsidRPr="00C33C0C" w:rsidRDefault="00516C7A" w:rsidP="00695BA4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59980F38" w14:textId="3A21E97C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3F3F3"/>
            <w:vAlign w:val="center"/>
          </w:tcPr>
          <w:p w14:paraId="659E67EF" w14:textId="5C3BF889" w:rsidR="00695BA4" w:rsidRPr="00C33C0C" w:rsidRDefault="00516C7A" w:rsidP="00695BA4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3F3F3"/>
            <w:vAlign w:val="center"/>
          </w:tcPr>
          <w:p w14:paraId="09062840" w14:textId="292C625D" w:rsidR="00695BA4" w:rsidRPr="00C33C0C" w:rsidRDefault="00516C7A" w:rsidP="00695BA4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C33C0C" w14:paraId="77AFEE95" w14:textId="77777777" w:rsidTr="00501304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695BA4" w:rsidRPr="00C33C0C" w:rsidRDefault="00695BA4" w:rsidP="00695BA4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vMerge/>
            <w:tcBorders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695BA4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A5F5C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695BA4" w:rsidRPr="00C33C0C" w:rsidRDefault="00695BA4" w:rsidP="00695BA4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695BA4" w:rsidRPr="00C33C0C" w:rsidRDefault="00695BA4" w:rsidP="00695BA4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695BA4" w:rsidRPr="00C33C0C" w14:paraId="6EF5D47D" w14:textId="77777777" w:rsidTr="0061053F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597D10" w14:textId="0A54B571" w:rsidR="00695BA4" w:rsidRPr="00C33C0C" w:rsidRDefault="00516C7A" w:rsidP="00695BA4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7B1FC8A5" w14:textId="4207049A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3EE262" w14:textId="03BA76FD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7FA550" w14:textId="26C654F1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C33C0C" w14:paraId="6D2927FF" w14:textId="77777777" w:rsidTr="00C12665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695BA4" w:rsidRPr="00C33C0C" w:rsidRDefault="00695BA4" w:rsidP="00695BA4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E49D35" w14:textId="6EC156A3" w:rsidR="00695BA4" w:rsidRPr="00C33C0C" w:rsidRDefault="00516C7A" w:rsidP="00695BA4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256FF24A" w14:textId="22485785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F87DA8" w14:textId="23738BDF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F961C9" w14:textId="21B55C26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C33C0C" w14:paraId="0C860171" w14:textId="77777777" w:rsidTr="00F01451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695BA4" w:rsidRPr="00C33C0C" w:rsidRDefault="00695BA4" w:rsidP="00695BA4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2F91EF" w14:textId="0A2599F6" w:rsidR="00695BA4" w:rsidRPr="00C33C0C" w:rsidRDefault="00516C7A" w:rsidP="00695BA4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8FE5843" w14:textId="4C525F69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49327A" w14:textId="22C9BA30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B22438C" w14:textId="459CD2EE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695BA4" w:rsidRPr="00C33C0C" w14:paraId="0ED1DC30" w14:textId="77777777" w:rsidTr="004D3765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6BFA8052" w14:textId="4ED040BF" w:rsidR="00695BA4" w:rsidRPr="00C33C0C" w:rsidRDefault="00516C7A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695BA4" w:rsidRPr="00C33C0C" w:rsidRDefault="00695BA4" w:rsidP="00695BA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53DAC692" w:rsidR="00695BA4" w:rsidRPr="00C33C0C" w:rsidRDefault="00695BA4" w:rsidP="00695BA4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33C0C">
              <w:rPr>
                <w:b/>
                <w:sz w:val="18"/>
                <w:szCs w:val="18"/>
              </w:rPr>
              <w:t>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24027F14" w14:textId="2C54C5FC" w:rsidR="00695BA4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5BA4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475ACA75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A97156" id="Line 123" o:spid="_x0000_s1026" alt="Titel: Pfeil 4 - Beschreibung: gibt an, wohin der ermittelte Betrag der Umlage übertragen werdern soll" style="position:absolute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695BA4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695BA4" w:rsidRPr="00C33C0C" w:rsidRDefault="00695BA4" w:rsidP="00695BA4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695BA4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695BA4" w:rsidRPr="00C33C0C" w:rsidRDefault="00695BA4" w:rsidP="00695BA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695BA4" w:rsidRPr="00C33C0C" w:rsidRDefault="00695BA4" w:rsidP="00695BA4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695BA4" w:rsidRPr="00C33C0C" w:rsidRDefault="00695BA4" w:rsidP="00695BA4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695BA4" w:rsidRPr="00C33C0C" w:rsidRDefault="00695BA4" w:rsidP="00695BA4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695BA4" w:rsidRPr="00C33C0C" w:rsidRDefault="00695BA4" w:rsidP="00695BA4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18D00B" id="AutoShape 127" o:spid="_x0000_s1026" type="#_x0000_t88" alt="Titel: Klammer 2 - Beschreibung: zeigt den Bereich an, in dem die Umlagekosten aufgeteilt werden sollen" style="position:absolute;margin-left:50.55pt;margin-top:7.6pt;width:9.05pt;height:1in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516C7A" w:rsidRPr="00C33C0C" w14:paraId="2B78A207" w14:textId="77777777" w:rsidTr="00ED1BF7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C7B667A" w14:textId="6EE923CF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1752B3" w14:textId="66EF9971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ACC8AF2" w14:textId="792121F5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FB51AA" w14:textId="01643FC6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5984E82B" w14:textId="77777777" w:rsidTr="00403B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E240B6" id="Line 128" o:spid="_x0000_s1026" alt="Titel: Pfeilstück 3 - Beschreibung: letzter Pfeilteil mit Pfeilspitze zeigt auf Tabelle Zusammensetzung der Umlagen" style="position:absolute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C2F69E" w14:textId="010FB570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7BB3DC" w14:textId="10DE763F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AFDC0E" w14:textId="0720BE66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99FCD3" w14:textId="7DEF3643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7E491E29" w14:textId="77777777" w:rsidTr="00621894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9FBF22" w14:textId="52B03944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74556A" w14:textId="416AFB78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FDAA17" w14:textId="0E35156A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172DB06" w14:textId="5D01B667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2F3119C4" w14:textId="77777777" w:rsidTr="00B77055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1F983D" w14:textId="4D91CCA8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202A3D" w14:textId="403E075B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0123FB" w14:textId="25834C7D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CE020A" w14:textId="25BF81C9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141C4C0A" w14:textId="77777777" w:rsidTr="00F6711F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21EEAB2" w14:textId="6D651DFF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E75FE" w14:textId="26AD02F4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A18E7B" w14:textId="391A2E1A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EE3CC2A" w14:textId="3EE2B2DE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516C7A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516C7A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516C7A" w:rsidRPr="00C33C0C" w:rsidRDefault="00516C7A" w:rsidP="00516C7A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516C7A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516C7A" w:rsidRPr="00C33C0C" w:rsidRDefault="00516C7A" w:rsidP="00516C7A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516C7A" w:rsidRPr="00C33C0C" w14:paraId="5B50DEF9" w14:textId="77777777" w:rsidTr="000131BA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B979A6E" w14:textId="18BE5BAF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516C7A" w:rsidRPr="00C33C0C" w:rsidRDefault="00516C7A" w:rsidP="00516C7A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516C7A" w:rsidRPr="00C33C0C" w14:paraId="7105EDC4" w14:textId="77777777" w:rsidTr="0074731B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516C7A" w:rsidRPr="00C33C0C" w:rsidRDefault="00516C7A" w:rsidP="00516C7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516C7A" w:rsidRPr="00C33C0C" w:rsidRDefault="00516C7A" w:rsidP="00516C7A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A07BD61" w14:textId="59D013A7" w:rsidR="00516C7A" w:rsidRPr="00C33C0C" w:rsidRDefault="00516C7A" w:rsidP="00516C7A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516C7A" w:rsidRPr="00C33C0C" w:rsidRDefault="00516C7A" w:rsidP="00516C7A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516C7A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516C7A" w:rsidRPr="00C33C0C" w:rsidRDefault="00516C7A" w:rsidP="00516C7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516C7A" w:rsidRPr="00C33C0C" w:rsidRDefault="00516C7A" w:rsidP="00516C7A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516C7A" w:rsidRPr="00C33C0C" w:rsidRDefault="00516C7A" w:rsidP="00516C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516C7A" w:rsidRPr="00C33C0C" w:rsidRDefault="00516C7A" w:rsidP="00516C7A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516C7A" w:rsidRPr="00C33C0C" w14:paraId="7E544DF9" w14:textId="77777777" w:rsidTr="002C667D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516C7A" w:rsidRPr="00C33C0C" w:rsidRDefault="00516C7A" w:rsidP="00516C7A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D10618" w14:textId="1E8EC7A9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516C7A" w:rsidRPr="00C33C0C" w:rsidRDefault="00516C7A" w:rsidP="00516C7A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516C7A" w:rsidRPr="00C33C0C" w14:paraId="66D8ADC4" w14:textId="77777777" w:rsidTr="00AA31DF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516C7A" w:rsidRPr="00C33C0C" w:rsidRDefault="00516C7A" w:rsidP="00516C7A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6C4A3B" w14:textId="668E57A3" w:rsidR="00516C7A" w:rsidRPr="00C33C0C" w:rsidRDefault="00516C7A" w:rsidP="00516C7A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</w:p>
        </w:tc>
      </w:tr>
      <w:tr w:rsidR="00516C7A" w:rsidRPr="00C33C0C" w14:paraId="773AEDD0" w14:textId="77777777" w:rsidTr="004717AC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516C7A" w:rsidRPr="00C33C0C" w:rsidRDefault="00516C7A" w:rsidP="00516C7A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1BBC053" w14:textId="7DC4FFB9" w:rsidR="00516C7A" w:rsidRPr="00C33C0C" w:rsidRDefault="00516C7A" w:rsidP="00516C7A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</w:p>
        </w:tc>
      </w:tr>
      <w:tr w:rsidR="00516C7A" w:rsidRPr="00C33C0C" w14:paraId="332ECC2A" w14:textId="77777777" w:rsidTr="00B620B6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516C7A" w:rsidRPr="00C33C0C" w:rsidRDefault="00516C7A" w:rsidP="00516C7A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3925681" w14:textId="0993518C" w:rsidR="00516C7A" w:rsidRPr="00C33C0C" w:rsidRDefault="00516C7A" w:rsidP="00516C7A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516C7A" w:rsidRPr="00C33C0C" w:rsidRDefault="00516C7A" w:rsidP="00516C7A">
            <w:pPr>
              <w:widowControl w:val="0"/>
              <w:rPr>
                <w:sz w:val="18"/>
                <w:szCs w:val="18"/>
              </w:rPr>
            </w:pPr>
          </w:p>
        </w:tc>
      </w:tr>
      <w:tr w:rsidR="00516C7A" w:rsidRPr="00C33C0C" w14:paraId="04526A1F" w14:textId="77777777" w:rsidTr="001237B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516C7A" w:rsidRPr="00C33C0C" w:rsidRDefault="00516C7A" w:rsidP="00516C7A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EE4178" w14:textId="60427D3A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6151025C" w14:textId="77777777" w:rsidTr="0056437B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C966942" w14:textId="71CB031E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5FC7806A" w14:textId="77777777" w:rsidTr="00B06C40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B7D733" w14:textId="14438911" w:rsidR="00516C7A" w:rsidRPr="00C33C0C" w:rsidRDefault="00516C7A" w:rsidP="00516C7A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0CA4F130" w14:textId="77777777" w:rsidTr="00283092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516C7A" w:rsidRPr="00602C1E" w:rsidRDefault="00516C7A" w:rsidP="00516C7A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516C7A" w:rsidRPr="00602C1E" w:rsidRDefault="00516C7A" w:rsidP="00516C7A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B1A56EB" w14:textId="3B1E782E" w:rsidR="00516C7A" w:rsidRPr="00602C1E" w:rsidRDefault="00516C7A" w:rsidP="00516C7A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  <w:vAlign w:val="center"/>
          </w:tcPr>
          <w:p w14:paraId="2C853091" w14:textId="7DEE0BB1" w:rsidR="00516C7A" w:rsidRPr="00C33C0C" w:rsidRDefault="00516C7A" w:rsidP="00516C7A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601AA558" w14:textId="77777777" w:rsidTr="00DD4F0C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516C7A" w:rsidRPr="00602C1E" w:rsidRDefault="00516C7A" w:rsidP="00516C7A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516C7A" w:rsidRPr="00602C1E" w:rsidRDefault="00516C7A" w:rsidP="00516C7A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D09DDE" w14:textId="73AC2CB7" w:rsidR="00516C7A" w:rsidRPr="00602C1E" w:rsidRDefault="00516C7A" w:rsidP="00516C7A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  <w:vAlign w:val="center"/>
          </w:tcPr>
          <w:p w14:paraId="5C450D43" w14:textId="3043802F" w:rsidR="00516C7A" w:rsidRPr="00C33C0C" w:rsidRDefault="00516C7A" w:rsidP="00516C7A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14C8912D" w14:textId="77777777" w:rsidTr="00193560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516C7A" w:rsidRPr="00602C1E" w:rsidRDefault="00516C7A" w:rsidP="00516C7A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516C7A" w:rsidRPr="00602C1E" w:rsidRDefault="00516C7A" w:rsidP="00516C7A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DE663C1" w14:textId="2F3C65E9" w:rsidR="00516C7A" w:rsidRPr="00602C1E" w:rsidRDefault="00516C7A" w:rsidP="00516C7A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  <w:vAlign w:val="center"/>
          </w:tcPr>
          <w:p w14:paraId="2A8D9637" w14:textId="289960B8" w:rsidR="00516C7A" w:rsidRPr="00C33C0C" w:rsidRDefault="00516C7A" w:rsidP="00516C7A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75531642" w14:textId="77777777" w:rsidTr="00671ADE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516C7A" w:rsidRPr="00C33C0C" w:rsidRDefault="00516C7A" w:rsidP="00516C7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516C7A" w:rsidRPr="00C33C0C" w:rsidRDefault="00516C7A" w:rsidP="00516C7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4ACD424" w14:textId="32F460B9" w:rsidR="00516C7A" w:rsidRPr="00C33C0C" w:rsidRDefault="00516C7A" w:rsidP="00516C7A">
            <w:pPr>
              <w:widowControl w:val="0"/>
              <w:jc w:val="center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6C7A" w:rsidRPr="00C33C0C" w14:paraId="2B212916" w14:textId="77777777" w:rsidTr="00C51A81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516C7A" w:rsidRPr="00C33C0C" w:rsidRDefault="00516C7A" w:rsidP="00516C7A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020FB3" w14:textId="1F203DED" w:rsidR="00516C7A" w:rsidRPr="00C33C0C" w:rsidRDefault="00516C7A" w:rsidP="00516C7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617638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97E32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695BA4" w:rsidRDefault="00695BA4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97DDB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16C7A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6C6C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95BA4"/>
    <w:rsid w:val="006A5AED"/>
    <w:rsid w:val="006A66F3"/>
    <w:rsid w:val="006B6A3B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43E5"/>
    <w:rsid w:val="008560B4"/>
    <w:rsid w:val="00856C84"/>
    <w:rsid w:val="0086209F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563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00027647</cp:lastModifiedBy>
  <cp:revision>3</cp:revision>
  <cp:lastPrinted>2010-03-03T17:05:00Z</cp:lastPrinted>
  <dcterms:created xsi:type="dcterms:W3CDTF">2026-02-12T09:17:00Z</dcterms:created>
  <dcterms:modified xsi:type="dcterms:W3CDTF">2026-02-12T09:17:00Z</dcterms:modified>
</cp:coreProperties>
</file>